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7F26C" w14:textId="526C4778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4E97450B" w:rsidR="003D38A3" w:rsidRDefault="001C0F5C" w:rsidP="003D38A3">
                            <w:pPr>
                              <w:pStyle w:val="CourseContainedHeader"/>
                            </w:pPr>
                            <w:r>
                              <w:t>Submission Cover Sheet (Attach on Top of Folio)</w:t>
                            </w:r>
                          </w:p>
                          <w:p w14:paraId="75546427" w14:textId="5F37B6D1" w:rsidR="001C0F5C" w:rsidRPr="003D38A3" w:rsidRDefault="008737FF" w:rsidP="003D38A3">
                            <w:pPr>
                              <w:pStyle w:val="CourseContainedHeader"/>
                            </w:pPr>
                            <w:r>
                              <w:t>Meat Mallet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4E97450B" w:rsidR="003D38A3" w:rsidRDefault="001C0F5C" w:rsidP="003D38A3">
                      <w:pPr>
                        <w:pStyle w:val="CourseContainedHeader"/>
                      </w:pPr>
                      <w:r>
                        <w:t>Submission Cover Sheet (Attach on Top of Folio)</w:t>
                      </w:r>
                    </w:p>
                    <w:p w14:paraId="75546427" w14:textId="5F37B6D1" w:rsidR="001C0F5C" w:rsidRPr="003D38A3" w:rsidRDefault="008737FF" w:rsidP="003D38A3">
                      <w:pPr>
                        <w:pStyle w:val="CourseContainedHeader"/>
                      </w:pPr>
                      <w:r>
                        <w:t>Meat Mallet Project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51B9CD7B" w:rsidR="003D38A3" w:rsidRPr="003D38A3" w:rsidRDefault="00752F4D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Unit A: Fitting and Machining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51B9CD7B" w:rsidR="003D38A3" w:rsidRPr="003D38A3" w:rsidRDefault="00752F4D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Unit A: Fitting and Machining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2405"/>
        <w:gridCol w:w="2552"/>
        <w:gridCol w:w="2551"/>
        <w:gridCol w:w="2268"/>
      </w:tblGrid>
      <w:tr w:rsidR="00DA7F5C" w:rsidRPr="000A0E77" w14:paraId="2B75A497" w14:textId="36B8CE0F" w:rsidTr="00025B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DA7F5C" w:rsidRPr="000A0E77" w:rsidRDefault="00DA7F5C" w:rsidP="00301451">
            <w:pPr>
              <w:pStyle w:val="TableHeadings"/>
            </w:pPr>
            <w:r>
              <w:t>Student Name</w:t>
            </w:r>
          </w:p>
        </w:tc>
        <w:tc>
          <w:tcPr>
            <w:tcW w:w="25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F4DBFFF" w:rsidR="00DA7F5C" w:rsidRPr="000A0E77" w:rsidRDefault="00DA7F5C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Group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2068E7A5" w:rsidR="00DA7F5C" w:rsidRDefault="00DA7F5C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Class</w:t>
            </w:r>
            <w:r w:rsidR="00025B79">
              <w:t xml:space="preserve"> / Subject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AC5F521" w14:textId="3089F446" w:rsidR="00DA7F5C" w:rsidRDefault="00025B79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Teacher</w:t>
            </w:r>
          </w:p>
        </w:tc>
      </w:tr>
      <w:tr w:rsidR="00DA7F5C" w:rsidRPr="000A0E77" w14:paraId="2A2C2CEE" w14:textId="423B27DD" w:rsidTr="00025B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5B380507" w14:textId="4C0E61B4" w:rsidR="00DA7F5C" w:rsidRPr="000A0E77" w:rsidRDefault="00DA7F5C" w:rsidP="00C30650">
            <w:pPr>
              <w:pStyle w:val="TableRows"/>
            </w:pPr>
          </w:p>
        </w:tc>
        <w:tc>
          <w:tcPr>
            <w:tcW w:w="255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35022AEC" w14:textId="6DEB9D2B" w:rsidR="00DA7F5C" w:rsidRPr="000A0E77" w:rsidRDefault="00DA7F5C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2CF10CA2" w14:textId="77777777" w:rsidR="00DA7F5C" w:rsidRPr="000A0E77" w:rsidRDefault="00DA7F5C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72750EE4" w14:textId="77777777" w:rsidR="00DA7F5C" w:rsidRPr="000A0E77" w:rsidRDefault="00DA7F5C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A7F5C" w:rsidRPr="000A0E77" w14:paraId="788EF153" w14:textId="0ECB547B" w:rsidTr="00485C29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4"/>
            <w:tcBorders>
              <w:top w:val="single" w:sz="4" w:space="0" w:color="000000" w:themeColor="accent6"/>
            </w:tcBorders>
            <w:shd w:val="clear" w:color="auto" w:fill="auto"/>
          </w:tcPr>
          <w:p w14:paraId="6803501C" w14:textId="77777777" w:rsidR="00DA7F5C" w:rsidRDefault="00DA7F5C" w:rsidP="00C30650">
            <w:pPr>
              <w:pStyle w:val="TableRows"/>
              <w:rPr>
                <w:b w:val="0"/>
                <w:bCs w:val="0"/>
              </w:rPr>
            </w:pPr>
            <w:r>
              <w:t>Submission Format:</w:t>
            </w:r>
          </w:p>
          <w:p w14:paraId="2974B632" w14:textId="0446A512" w:rsidR="00DA7F5C" w:rsidRDefault="00DA7F5C" w:rsidP="00C30650">
            <w:pPr>
              <w:pStyle w:val="TableRows"/>
            </w:pPr>
            <w:sdt>
              <w:sdtPr>
                <w:rPr>
                  <w:sz w:val="28"/>
                  <w:szCs w:val="28"/>
                </w:rPr>
                <w:id w:val="-861359686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>
              <w:t xml:space="preserve"> </w:t>
            </w:r>
            <w:r>
              <w:t>Printed Folio</w:t>
            </w:r>
            <w:r>
              <w:rPr>
                <w:sz w:val="28"/>
                <w:szCs w:val="28"/>
              </w:rPr>
              <w:t xml:space="preserve">  </w:t>
            </w:r>
            <w:sdt>
              <w:sdtPr>
                <w:rPr>
                  <w:sz w:val="28"/>
                  <w:szCs w:val="28"/>
                </w:rPr>
                <w:id w:val="-1486848381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>
              <w:t xml:space="preserve"> </w:t>
            </w:r>
            <w:r>
              <w:t xml:space="preserve">Digital Folder  </w:t>
            </w:r>
            <w:sdt>
              <w:sdtPr>
                <w:rPr>
                  <w:sz w:val="28"/>
                  <w:szCs w:val="28"/>
                </w:rPr>
                <w:id w:val="137167106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>
              <w:t xml:space="preserve"> </w:t>
            </w:r>
            <w:r>
              <w:t xml:space="preserve">Video Presentation   </w:t>
            </w:r>
            <w:sdt>
              <w:sdtPr>
                <w:rPr>
                  <w:sz w:val="28"/>
                  <w:szCs w:val="28"/>
                </w:rPr>
                <w:id w:val="-1468194570"/>
                <w15:appearance w15:val="hidden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>
              <w:t xml:space="preserve"> </w:t>
            </w:r>
            <w:r>
              <w:t>Other:_________________________</w:t>
            </w:r>
          </w:p>
        </w:tc>
      </w:tr>
    </w:tbl>
    <w:p w14:paraId="3AF52880" w14:textId="77777777" w:rsidR="00493844" w:rsidRDefault="00493844" w:rsidP="00A3115D"/>
    <w:p w14:paraId="7D4FBC92" w14:textId="011EE4CA" w:rsidR="00B26449" w:rsidRDefault="00025B79" w:rsidP="00380716">
      <w:pPr>
        <w:pStyle w:val="Heading4"/>
        <w:numPr>
          <w:ilvl w:val="0"/>
          <w:numId w:val="0"/>
        </w:numPr>
        <w:ind w:left="284" w:hanging="284"/>
      </w:pPr>
      <w:r>
        <w:t>Folio Items Checklist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4957"/>
        <w:gridCol w:w="2551"/>
        <w:gridCol w:w="2268"/>
      </w:tblGrid>
      <w:tr w:rsidR="00752F4D" w14:paraId="7D69DB96" w14:textId="2ED739D4" w:rsidTr="007573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1B0DBE17" w14:textId="1BEB827C" w:rsidR="00752F4D" w:rsidRDefault="00752F4D" w:rsidP="00301451">
            <w:pPr>
              <w:pStyle w:val="TableHeadings"/>
            </w:pPr>
            <w:r>
              <w:t>Folio Item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79423EA3" w14:textId="37162DF9" w:rsidR="00752F4D" w:rsidRDefault="0075738C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Lessons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11D24F4A" w14:textId="06893911" w:rsidR="00752F4D" w:rsidRDefault="0075738C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Completed (</w:t>
            </w:r>
            <w:r w:rsidRPr="00C33E57">
              <w:rPr>
                <w:sz w:val="32"/>
                <w:szCs w:val="32"/>
              </w:rPr>
              <w:sym w:font="Wingdings 2" w:char="F050"/>
            </w:r>
            <w:r>
              <w:t>)</w:t>
            </w:r>
          </w:p>
        </w:tc>
      </w:tr>
      <w:tr w:rsidR="00752F4D" w:rsidRPr="000A0E77" w14:paraId="0A193DFA" w14:textId="191DDA83" w:rsidTr="00757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11A0ABE" w14:textId="0F489F61" w:rsidR="00752F4D" w:rsidRPr="00792603" w:rsidRDefault="00C33E57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Production Plan (Final with Peer Review)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F1B019A" w14:textId="312E2E96" w:rsidR="00752F4D" w:rsidRPr="000A0E77" w:rsidRDefault="00175EC1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5.2, 5.3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9548FFC" w14:textId="77777777" w:rsidR="00752F4D" w:rsidRPr="000A0E77" w:rsidRDefault="00752F4D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75EC1" w:rsidRPr="000A0E77" w14:paraId="7E1BA95C" w14:textId="77777777" w:rsidTr="0075738C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477BA94" w14:textId="53F9B179" w:rsidR="00175EC1" w:rsidRDefault="00175EC1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Tooling ID Activity (Lathe/Mill)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03D665C" w14:textId="714532C4" w:rsidR="00175EC1" w:rsidRDefault="00175EC1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5.5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E8C7970" w14:textId="77777777" w:rsidR="00175EC1" w:rsidRPr="000A0E77" w:rsidRDefault="00175EC1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2F4D" w:rsidRPr="000A0E77" w14:paraId="26CA26DB" w14:textId="55D56F0F" w:rsidTr="00757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56B48CF" w14:textId="54402CD5" w:rsidR="00752F4D" w:rsidRPr="00792603" w:rsidRDefault="00DD016B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Lathe Setup Journal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FD4EE62" w14:textId="31F06402" w:rsidR="00752F4D" w:rsidRPr="000A0E77" w:rsidRDefault="00175EC1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5.6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812877C" w14:textId="77777777" w:rsidR="00752F4D" w:rsidRPr="000A0E77" w:rsidRDefault="00752F4D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52F4D" w:rsidRPr="000A0E77" w14:paraId="72E5B55A" w14:textId="7959C298" w:rsidTr="0075738C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4415FC6" w14:textId="43654FDE" w:rsidR="00752F4D" w:rsidRPr="00792603" w:rsidRDefault="00DD016B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Mill Setup Journal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B03FBF5" w14:textId="01B40093" w:rsidR="00752F4D" w:rsidRPr="000A0E77" w:rsidRDefault="00175EC1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</w:t>
            </w:r>
            <w:r w:rsidR="004A58D3">
              <w:t>10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38B29D3" w14:textId="77777777" w:rsidR="00752F4D" w:rsidRPr="000A0E77" w:rsidRDefault="00752F4D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2F4D" w:rsidRPr="000A0E77" w14:paraId="03DC9E40" w14:textId="201F32D7" w:rsidTr="00757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16B253E" w14:textId="2CD53F35" w:rsidR="00752F4D" w:rsidRPr="00792603" w:rsidRDefault="00DD016B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QA Checklist – Mid-Project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680BCED" w14:textId="40A3A5D6" w:rsidR="00752F4D" w:rsidRPr="000A0E77" w:rsidRDefault="004A58D3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</w:t>
            </w:r>
            <w:r w:rsidR="00713FBF">
              <w:t>9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7EE2AA2" w14:textId="77777777" w:rsidR="00752F4D" w:rsidRPr="000A0E77" w:rsidRDefault="00752F4D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82737" w:rsidRPr="000A0E77" w14:paraId="69F04DAA" w14:textId="77777777" w:rsidTr="0075738C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352AC60" w14:textId="5B6D78B1" w:rsidR="00682737" w:rsidRDefault="00682737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QA </w:t>
            </w:r>
            <w:r w:rsidR="000E60B8">
              <w:rPr>
                <w:b w:val="0"/>
                <w:bCs w:val="0"/>
              </w:rPr>
              <w:t>Partial Assembly &amp; Fit-Review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5AB92F4" w14:textId="4AC7048B" w:rsidR="00682737" w:rsidRDefault="000E60B8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5.17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2315755" w14:textId="77777777" w:rsidR="00682737" w:rsidRPr="000A0E77" w:rsidRDefault="00682737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52F4D" w:rsidRPr="000A0E77" w14:paraId="1C8F2DA9" w14:textId="4343187D" w:rsidTr="00757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1AFC209" w14:textId="0FE7A28D" w:rsidR="00752F4D" w:rsidRDefault="00DD016B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QA Checklist – Final Assembly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EB3A35F" w14:textId="21CA7B28" w:rsidR="00752F4D" w:rsidRPr="000A0E77" w:rsidRDefault="004A58D3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</w:t>
            </w:r>
            <w:r w:rsidR="001405E0">
              <w:t>1</w:t>
            </w:r>
            <w:r w:rsidR="00237F82">
              <w:t>9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00F4709" w14:textId="77777777" w:rsidR="00752F4D" w:rsidRPr="000A0E77" w:rsidRDefault="00752F4D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D016B" w:rsidRPr="000A0E77" w14:paraId="3ED20AF5" w14:textId="77777777" w:rsidTr="0075738C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0FED492" w14:textId="5B0D4936" w:rsidR="00DD016B" w:rsidRDefault="00DD016B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Final Product Photo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B2DA1CE" w14:textId="504659A0" w:rsidR="00DD016B" w:rsidRPr="000A0E77" w:rsidRDefault="00B32A41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5.20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0A54196" w14:textId="77777777" w:rsidR="00DD016B" w:rsidRPr="000A0E77" w:rsidRDefault="00DD016B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D016B" w:rsidRPr="000A0E77" w14:paraId="09D3404B" w14:textId="77777777" w:rsidTr="00757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AFB2F53" w14:textId="56B5DBBD" w:rsidR="00DD016B" w:rsidRDefault="00DD016B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Photo-Journal Reflection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1534038" w14:textId="7A948766" w:rsidR="00DD016B" w:rsidRPr="000A0E77" w:rsidRDefault="00CD1BB8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5.20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1D37F9B" w14:textId="77777777" w:rsidR="00DD016B" w:rsidRPr="000A0E77" w:rsidRDefault="00DD016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D016B" w:rsidRPr="000A0E77" w14:paraId="515B41E3" w14:textId="77777777" w:rsidTr="0075738C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8562EB4" w14:textId="42929433" w:rsidR="00DD016B" w:rsidRDefault="00DD016B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Team Documentation </w:t>
            </w:r>
            <w:r w:rsidR="00025B79">
              <w:rPr>
                <w:b w:val="0"/>
                <w:bCs w:val="0"/>
              </w:rPr>
              <w:t>(</w:t>
            </w:r>
            <w:r>
              <w:rPr>
                <w:b w:val="0"/>
                <w:bCs w:val="0"/>
              </w:rPr>
              <w:t xml:space="preserve">PowerPoint or </w:t>
            </w:r>
            <w:r w:rsidR="00E57FA5">
              <w:rPr>
                <w:b w:val="0"/>
                <w:bCs w:val="0"/>
              </w:rPr>
              <w:t>v</w:t>
            </w:r>
            <w:r>
              <w:rPr>
                <w:b w:val="0"/>
                <w:bCs w:val="0"/>
              </w:rPr>
              <w:t xml:space="preserve">isual </w:t>
            </w:r>
            <w:r w:rsidR="001126B8">
              <w:rPr>
                <w:b w:val="0"/>
                <w:bCs w:val="0"/>
              </w:rPr>
              <w:t>l</w:t>
            </w:r>
            <w:r>
              <w:rPr>
                <w:b w:val="0"/>
                <w:bCs w:val="0"/>
              </w:rPr>
              <w:t>ayout</w:t>
            </w:r>
            <w:r w:rsidR="00025B79">
              <w:rPr>
                <w:b w:val="0"/>
                <w:bCs w:val="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D4A5E5E" w14:textId="4E9A8170" w:rsidR="00DD016B" w:rsidRPr="000A0E77" w:rsidRDefault="00E57FA5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5.21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9133814" w14:textId="77777777" w:rsidR="00DD016B" w:rsidRPr="000A0E77" w:rsidRDefault="00DD016B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D016B" w:rsidRPr="000A0E77" w14:paraId="4225B565" w14:textId="77777777" w:rsidTr="00757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4FB8D83" w14:textId="50D0126E" w:rsidR="00DD016B" w:rsidRDefault="00DD016B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Team Submission </w:t>
            </w:r>
            <w:r w:rsidR="001126B8">
              <w:rPr>
                <w:b w:val="0"/>
                <w:bCs w:val="0"/>
              </w:rPr>
              <w:t>Planning Worksheet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170B195" w14:textId="1A95C715" w:rsidR="00DD016B" w:rsidRPr="000A0E77" w:rsidRDefault="00E57FA5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5.21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B59768C" w14:textId="77777777" w:rsidR="00DD016B" w:rsidRPr="000A0E77" w:rsidRDefault="00DD016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126B8" w:rsidRPr="000A0E77" w14:paraId="3C1FECC7" w14:textId="77777777" w:rsidTr="0075738C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3569A18" w14:textId="0237571B" w:rsidR="001126B8" w:rsidRDefault="001126B8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Team Submission Cover Sheet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C622A91" w14:textId="159A5C30" w:rsidR="001126B8" w:rsidRDefault="009076C6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5.21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D07B7B8" w14:textId="77777777" w:rsidR="001126B8" w:rsidRPr="000A0E77" w:rsidRDefault="001126B8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D016B" w:rsidRPr="000A0E77" w14:paraId="23643019" w14:textId="77777777" w:rsidTr="00757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07205B3" w14:textId="73A759C2" w:rsidR="00DD016B" w:rsidRDefault="00DD016B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Individual Reflection Worksheet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15175B3" w14:textId="2C3425DE" w:rsidR="00DD016B" w:rsidRPr="000A0E77" w:rsidRDefault="009076C6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5.22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D1D2D6B" w14:textId="77777777" w:rsidR="00DD016B" w:rsidRPr="000A0E77" w:rsidRDefault="00DD016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D016B" w:rsidRPr="000A0E77" w14:paraId="378CE22A" w14:textId="77777777" w:rsidTr="0075738C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595FAD5" w14:textId="7A90EFD5" w:rsidR="00DD016B" w:rsidRDefault="00DD016B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Peer Review Sheet</w:t>
            </w:r>
            <w:r w:rsidR="009076C6">
              <w:rPr>
                <w:b w:val="0"/>
                <w:bCs w:val="0"/>
              </w:rPr>
              <w:t xml:space="preserve"> &amp; Fi</w:t>
            </w:r>
            <w:r w:rsidR="00A9559D">
              <w:rPr>
                <w:b w:val="0"/>
                <w:bCs w:val="0"/>
              </w:rPr>
              <w:t>x-It Checklist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5C4AFB7" w14:textId="54774D5F" w:rsidR="00DD016B" w:rsidRPr="000A0E77" w:rsidRDefault="009076C6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5.25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59606BB" w14:textId="77777777" w:rsidR="00DD016B" w:rsidRPr="000A0E77" w:rsidRDefault="00DD016B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D016B" w:rsidRPr="000A0E77" w14:paraId="551D9697" w14:textId="77777777" w:rsidTr="007573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2CD41DF" w14:textId="005E9AFE" w:rsidR="00DD016B" w:rsidRDefault="00DD016B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Final Folio or Video File</w:t>
            </w:r>
            <w:r w:rsidR="00360D44">
              <w:rPr>
                <w:b w:val="0"/>
                <w:bCs w:val="0"/>
              </w:rPr>
              <w:t xml:space="preserve"> (drafted &amp; revised)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764CEF9" w14:textId="51585F34" w:rsidR="00DD016B" w:rsidRPr="000A0E77" w:rsidRDefault="00F77429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5.23-5.24, 5.26-5.27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164DA75" w14:textId="77777777" w:rsidR="00DD016B" w:rsidRPr="000A0E77" w:rsidRDefault="00DD016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D016B" w:rsidRPr="000A0E77" w14:paraId="781B3B95" w14:textId="77777777" w:rsidTr="0075738C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61B83DD" w14:textId="6B77EBEE" w:rsidR="00DD016B" w:rsidRDefault="00DD016B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Teacher Conference Notes (if applicable)</w:t>
            </w:r>
          </w:p>
        </w:tc>
        <w:tc>
          <w:tcPr>
            <w:tcW w:w="25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89E8263" w14:textId="60918AF9" w:rsidR="00DD016B" w:rsidRPr="000A0E77" w:rsidRDefault="00F77429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5.27</w:t>
            </w:r>
          </w:p>
        </w:tc>
        <w:tc>
          <w:tcPr>
            <w:tcW w:w="226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3FCE648" w14:textId="77777777" w:rsidR="00DD016B" w:rsidRPr="000A0E77" w:rsidRDefault="00DD016B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13EA35B" w14:textId="77777777" w:rsidR="00A02278" w:rsidRDefault="00A02278" w:rsidP="00A02278">
      <w:pPr>
        <w:rPr>
          <w:lang w:eastAsia="en-AU"/>
        </w:rPr>
      </w:pPr>
    </w:p>
    <w:p w14:paraId="034E0434" w14:textId="79D53092" w:rsidR="00647C2A" w:rsidRPr="00A02278" w:rsidRDefault="00647C2A" w:rsidP="00647C2A">
      <w:pPr>
        <w:pStyle w:val="Heading4"/>
        <w:numPr>
          <w:ilvl w:val="0"/>
          <w:numId w:val="0"/>
        </w:numPr>
        <w:ind w:left="284" w:hanging="284"/>
      </w:pPr>
      <w:r>
        <w:t>Student Declaration</w:t>
      </w:r>
    </w:p>
    <w:p w14:paraId="064F36D1" w14:textId="28732E7C" w:rsidR="00A02278" w:rsidRDefault="00647C2A" w:rsidP="00A02278">
      <w:pPr>
        <w:rPr>
          <w:lang w:eastAsia="en-AU"/>
        </w:rPr>
      </w:pPr>
      <w:r>
        <w:rPr>
          <w:lang w:eastAsia="en-AU"/>
        </w:rPr>
        <w:t>I confirm that this folio is my own work and includes the required planning, machining evidence, documentation, reflections, and peer-reviewed tasks.</w:t>
      </w:r>
    </w:p>
    <w:p w14:paraId="393F7915" w14:textId="77777777" w:rsidR="00647C2A" w:rsidRDefault="00647C2A" w:rsidP="00A02278">
      <w:pPr>
        <w:rPr>
          <w:lang w:eastAsia="en-AU"/>
        </w:rPr>
      </w:pPr>
    </w:p>
    <w:p w14:paraId="2FA8A12D" w14:textId="77777777" w:rsidR="000D7C5F" w:rsidRDefault="000D7C5F" w:rsidP="00A02278">
      <w:pPr>
        <w:rPr>
          <w:lang w:eastAsia="en-AU"/>
        </w:rPr>
      </w:pPr>
    </w:p>
    <w:p w14:paraId="0290C270" w14:textId="7A41DC1A" w:rsidR="000D7C5F" w:rsidRDefault="000D7C5F" w:rsidP="000D7C5F">
      <w:r>
        <w:t>Student</w:t>
      </w:r>
      <w:r>
        <w:t xml:space="preserve"> Signature:___________________ Date: _________________</w:t>
      </w:r>
    </w:p>
    <w:p w14:paraId="6FD968A7" w14:textId="77777777" w:rsidR="000D7C5F" w:rsidRDefault="000D7C5F" w:rsidP="00A02278">
      <w:pPr>
        <w:rPr>
          <w:lang w:eastAsia="en-AU"/>
        </w:rPr>
      </w:pPr>
    </w:p>
    <w:p w14:paraId="66509C0D" w14:textId="7976B7D8" w:rsidR="00262364" w:rsidRDefault="000D7C5F" w:rsidP="000D7C5F">
      <w:pPr>
        <w:spacing w:before="0" w:after="0"/>
        <w:rPr>
          <w:lang w:eastAsia="en-AU"/>
        </w:rPr>
      </w:pPr>
      <w:r>
        <w:rPr>
          <w:lang w:eastAsia="en-AU"/>
        </w:rPr>
        <w:br w:type="page"/>
      </w:r>
    </w:p>
    <w:p w14:paraId="54FBC366" w14:textId="271E935F" w:rsidR="000D7C5F" w:rsidRDefault="000D7C5F" w:rsidP="000D7C5F">
      <w:pPr>
        <w:pStyle w:val="Heading4"/>
        <w:numPr>
          <w:ilvl w:val="0"/>
          <w:numId w:val="0"/>
        </w:numPr>
        <w:ind w:left="284" w:hanging="284"/>
      </w:pPr>
      <w:r>
        <w:lastRenderedPageBreak/>
        <w:t>Moderation Summary Sheet (Teacher Use)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4957"/>
        <w:gridCol w:w="1559"/>
        <w:gridCol w:w="3260"/>
      </w:tblGrid>
      <w:tr w:rsidR="000D7C5F" w14:paraId="77E4AE61" w14:textId="77777777" w:rsidTr="00EB4F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5983F76B" w14:textId="77261960" w:rsidR="000D7C5F" w:rsidRDefault="000D7C5F" w:rsidP="00EB4F22">
            <w:pPr>
              <w:pStyle w:val="TableHeadings"/>
            </w:pPr>
            <w:r>
              <w:t>Criteria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36B7BC22" w14:textId="6D02A433" w:rsidR="000D7C5F" w:rsidRDefault="000D7C5F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Verified</w:t>
            </w:r>
            <w:r>
              <w:t>(</w:t>
            </w:r>
            <w:r w:rsidRPr="00C33E57">
              <w:rPr>
                <w:sz w:val="32"/>
                <w:szCs w:val="32"/>
              </w:rPr>
              <w:sym w:font="Wingdings 2" w:char="F050"/>
            </w:r>
            <w:r>
              <w:t>)</w:t>
            </w: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41B92C48" w14:textId="77777777" w:rsidR="000D7C5F" w:rsidRDefault="000D7C5F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Notes</w:t>
            </w:r>
          </w:p>
        </w:tc>
      </w:tr>
      <w:tr w:rsidR="000D7C5F" w:rsidRPr="000A0E77" w14:paraId="3AE8E183" w14:textId="77777777" w:rsidTr="00EB4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B02B27B" w14:textId="19A9C24F" w:rsidR="000D7C5F" w:rsidRPr="00792603" w:rsidRDefault="000D7C5F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All required documents included</w:t>
            </w:r>
          </w:p>
        </w:tc>
        <w:tc>
          <w:tcPr>
            <w:tcW w:w="15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185DA3F" w14:textId="77777777" w:rsidR="000D7C5F" w:rsidRPr="000A0E77" w:rsidRDefault="000D7C5F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6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7127A42" w14:textId="77777777" w:rsidR="000D7C5F" w:rsidRPr="000A0E77" w:rsidRDefault="000D7C5F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D7C5F" w:rsidRPr="000A0E77" w14:paraId="784F6549" w14:textId="77777777" w:rsidTr="00EB4F2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3202686" w14:textId="1FE68657" w:rsidR="000D7C5F" w:rsidRPr="00792603" w:rsidRDefault="000D7C5F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Production plan clear and sequenced</w:t>
            </w:r>
          </w:p>
        </w:tc>
        <w:tc>
          <w:tcPr>
            <w:tcW w:w="15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372A48A" w14:textId="77777777" w:rsidR="000D7C5F" w:rsidRPr="000A0E77" w:rsidRDefault="000D7C5F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6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01F355F" w14:textId="77777777" w:rsidR="000D7C5F" w:rsidRPr="000A0E77" w:rsidRDefault="000D7C5F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D7C5F" w:rsidRPr="000A0E77" w14:paraId="0FEF09E7" w14:textId="77777777" w:rsidTr="00EB4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8ED9164" w14:textId="2DAAC544" w:rsidR="000D7C5F" w:rsidRPr="00792603" w:rsidRDefault="000D7C5F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Machining journals complete and accurate</w:t>
            </w:r>
          </w:p>
        </w:tc>
        <w:tc>
          <w:tcPr>
            <w:tcW w:w="15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CEF6425" w14:textId="77777777" w:rsidR="000D7C5F" w:rsidRPr="000A0E77" w:rsidRDefault="000D7C5F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6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6E1CFD6" w14:textId="77777777" w:rsidR="000D7C5F" w:rsidRPr="000A0E77" w:rsidRDefault="000D7C5F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D7C5F" w:rsidRPr="000A0E77" w14:paraId="47920780" w14:textId="77777777" w:rsidTr="00EB4F2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05BAF7E" w14:textId="2B77DF8B" w:rsidR="000D7C5F" w:rsidRPr="00792603" w:rsidRDefault="000D7C5F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QA </w:t>
            </w:r>
            <w:r>
              <w:rPr>
                <w:b w:val="0"/>
                <w:bCs w:val="0"/>
              </w:rPr>
              <w:t>evidence supports final product tolerances</w:t>
            </w:r>
          </w:p>
        </w:tc>
        <w:tc>
          <w:tcPr>
            <w:tcW w:w="15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868670A" w14:textId="77777777" w:rsidR="000D7C5F" w:rsidRPr="000A0E77" w:rsidRDefault="000D7C5F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6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845C48D" w14:textId="77777777" w:rsidR="000D7C5F" w:rsidRPr="000A0E77" w:rsidRDefault="000D7C5F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D7C5F" w:rsidRPr="000A0E77" w14:paraId="1DDFF7EF" w14:textId="77777777" w:rsidTr="00EB4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8368EC5" w14:textId="074AAD9E" w:rsidR="000D7C5F" w:rsidRDefault="000D7C5F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Photo documentation meets visual communication standards</w:t>
            </w:r>
          </w:p>
        </w:tc>
        <w:tc>
          <w:tcPr>
            <w:tcW w:w="15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00FEA2A" w14:textId="77777777" w:rsidR="000D7C5F" w:rsidRPr="000A0E77" w:rsidRDefault="000D7C5F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6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D973BDA" w14:textId="77777777" w:rsidR="000D7C5F" w:rsidRPr="000A0E77" w:rsidRDefault="000D7C5F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D7C5F" w:rsidRPr="000A0E77" w14:paraId="55A5E83B" w14:textId="77777777" w:rsidTr="00EB4F2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4374838" w14:textId="304B0DD5" w:rsidR="000D7C5F" w:rsidRDefault="000D7C5F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Team PowerPoint shows </w:t>
            </w:r>
            <w:r w:rsidR="00A23CBC">
              <w:rPr>
                <w:b w:val="0"/>
                <w:bCs w:val="0"/>
              </w:rPr>
              <w:t>sequence and decisions</w:t>
            </w:r>
          </w:p>
        </w:tc>
        <w:tc>
          <w:tcPr>
            <w:tcW w:w="15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7DA4F41" w14:textId="77777777" w:rsidR="000D7C5F" w:rsidRPr="000A0E77" w:rsidRDefault="000D7C5F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6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D1F5252" w14:textId="77777777" w:rsidR="000D7C5F" w:rsidRPr="000A0E77" w:rsidRDefault="000D7C5F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D7C5F" w:rsidRPr="000A0E77" w14:paraId="0ECA8394" w14:textId="77777777" w:rsidTr="00EB4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8CB1478" w14:textId="2B2D7F7A" w:rsidR="000D7C5F" w:rsidRDefault="00A23CBC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Individual reflection links actions to outcomes</w:t>
            </w:r>
          </w:p>
        </w:tc>
        <w:tc>
          <w:tcPr>
            <w:tcW w:w="15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1DD3529" w14:textId="77777777" w:rsidR="000D7C5F" w:rsidRPr="000A0E77" w:rsidRDefault="000D7C5F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6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E4D1926" w14:textId="77777777" w:rsidR="000D7C5F" w:rsidRPr="000A0E77" w:rsidRDefault="000D7C5F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D7C5F" w:rsidRPr="000A0E77" w14:paraId="02419B7D" w14:textId="77777777" w:rsidTr="00EB4F2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A2674CC" w14:textId="6F7F383E" w:rsidR="000D7C5F" w:rsidRDefault="00A23CBC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WHS awareness demonstrated throughout folio</w:t>
            </w:r>
          </w:p>
        </w:tc>
        <w:tc>
          <w:tcPr>
            <w:tcW w:w="15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05B7A26" w14:textId="77777777" w:rsidR="000D7C5F" w:rsidRPr="000A0E77" w:rsidRDefault="000D7C5F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6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069B495" w14:textId="77777777" w:rsidR="000D7C5F" w:rsidRPr="000A0E77" w:rsidRDefault="000D7C5F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D7C5F" w:rsidRPr="000A0E77" w14:paraId="1B10B969" w14:textId="77777777" w:rsidTr="00EB4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9F6C6BB" w14:textId="6FC144A4" w:rsidR="000D7C5F" w:rsidRDefault="00A23CBC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Peer feedback and revisions applied</w:t>
            </w:r>
          </w:p>
        </w:tc>
        <w:tc>
          <w:tcPr>
            <w:tcW w:w="15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B32AFE0" w14:textId="77777777" w:rsidR="000D7C5F" w:rsidRPr="000A0E77" w:rsidRDefault="000D7C5F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6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2922134" w14:textId="77777777" w:rsidR="000D7C5F" w:rsidRPr="000A0E77" w:rsidRDefault="000D7C5F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D7C5F" w:rsidRPr="000A0E77" w14:paraId="35674DD7" w14:textId="77777777" w:rsidTr="00EB4F2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BA5ABBC" w14:textId="4A6B08A1" w:rsidR="000D7C5F" w:rsidRDefault="00A23CBC" w:rsidP="00EB4F22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Final submission aligns with QCAA criteria</w:t>
            </w:r>
          </w:p>
        </w:tc>
        <w:tc>
          <w:tcPr>
            <w:tcW w:w="15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DBA4D26" w14:textId="77777777" w:rsidR="000D7C5F" w:rsidRPr="000A0E77" w:rsidRDefault="000D7C5F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60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F2E7C66" w14:textId="77777777" w:rsidR="000D7C5F" w:rsidRPr="000A0E77" w:rsidRDefault="000D7C5F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9F255B1" w14:textId="49061A55" w:rsidR="00251F10" w:rsidRDefault="00251F10" w:rsidP="005D0415">
      <w:pPr>
        <w:spacing w:before="0" w:after="0"/>
        <w:rPr>
          <w:lang w:eastAsia="en-AU"/>
        </w:rPr>
      </w:pPr>
    </w:p>
    <w:p w14:paraId="56B3C7BF" w14:textId="77777777" w:rsidR="00A23CBC" w:rsidRDefault="00A23CBC" w:rsidP="005D0415">
      <w:pPr>
        <w:spacing w:before="0" w:after="0"/>
        <w:rPr>
          <w:lang w:eastAsia="en-AU"/>
        </w:rPr>
      </w:pPr>
    </w:p>
    <w:p w14:paraId="6A567266" w14:textId="77777777" w:rsidR="00A23CBC" w:rsidRDefault="00A23CBC" w:rsidP="005D0415">
      <w:pPr>
        <w:spacing w:before="0" w:after="0"/>
        <w:rPr>
          <w:lang w:eastAsia="en-AU"/>
        </w:rPr>
      </w:pPr>
    </w:p>
    <w:p w14:paraId="165CAD28" w14:textId="789D0C8E" w:rsidR="00A23CBC" w:rsidRDefault="00A23CBC" w:rsidP="00A23CBC">
      <w:r>
        <w:t>Teacher</w:t>
      </w:r>
      <w:r>
        <w:t xml:space="preserve"> Signature:___________________ Date: _________________</w:t>
      </w:r>
    </w:p>
    <w:p w14:paraId="041A69B7" w14:textId="77777777" w:rsidR="00A23CBC" w:rsidRDefault="00A23CBC" w:rsidP="005D0415">
      <w:pPr>
        <w:spacing w:before="0" w:after="0"/>
        <w:rPr>
          <w:lang w:eastAsia="en-AU"/>
        </w:rPr>
      </w:pPr>
    </w:p>
    <w:p w14:paraId="63E91D2B" w14:textId="37E437BF" w:rsidR="0051524B" w:rsidRDefault="0051524B" w:rsidP="00D103C7">
      <w:pPr>
        <w:spacing w:line="480" w:lineRule="auto"/>
        <w:rPr>
          <w:lang w:eastAsia="en-AU"/>
        </w:rPr>
      </w:pPr>
    </w:p>
    <w:p w14:paraId="4788DC03" w14:textId="77777777" w:rsidR="00D103C7" w:rsidRDefault="00D103C7" w:rsidP="000C6280">
      <w:pPr>
        <w:spacing w:line="480" w:lineRule="auto"/>
        <w:rPr>
          <w:lang w:eastAsia="en-AU"/>
        </w:rPr>
      </w:pPr>
    </w:p>
    <w:bookmarkEnd w:id="0"/>
    <w:bookmarkEnd w:id="1"/>
    <w:bookmarkEnd w:id="2"/>
    <w:bookmarkEnd w:id="3"/>
    <w:p w14:paraId="522F7A89" w14:textId="77777777" w:rsidR="000C6280" w:rsidRDefault="000C6280" w:rsidP="00B04E55">
      <w:pPr>
        <w:rPr>
          <w:lang w:eastAsia="en-AU"/>
        </w:rPr>
      </w:pPr>
    </w:p>
    <w:sectPr w:rsidR="000C6280" w:rsidSect="00752F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59D2B" w14:textId="77777777" w:rsidR="00FA032E" w:rsidRDefault="00FA032E" w:rsidP="009125CB">
      <w:r>
        <w:separator/>
      </w:r>
    </w:p>
    <w:p w14:paraId="2F4B3ECF" w14:textId="77777777" w:rsidR="00FA032E" w:rsidRDefault="00FA032E" w:rsidP="009125CB"/>
    <w:p w14:paraId="74B549E9" w14:textId="77777777" w:rsidR="00FA032E" w:rsidRDefault="00FA032E" w:rsidP="009125CB"/>
    <w:p w14:paraId="69E1711E" w14:textId="77777777" w:rsidR="00FA032E" w:rsidRDefault="00FA032E" w:rsidP="009125CB"/>
  </w:endnote>
  <w:endnote w:type="continuationSeparator" w:id="0">
    <w:p w14:paraId="69FC9B64" w14:textId="77777777" w:rsidR="00FA032E" w:rsidRDefault="00FA032E" w:rsidP="009125CB">
      <w:r>
        <w:continuationSeparator/>
      </w:r>
    </w:p>
    <w:p w14:paraId="1AE2464A" w14:textId="77777777" w:rsidR="00FA032E" w:rsidRDefault="00FA032E" w:rsidP="009125CB"/>
    <w:p w14:paraId="75AF3B21" w14:textId="77777777" w:rsidR="00FA032E" w:rsidRDefault="00FA032E" w:rsidP="009125CB"/>
    <w:p w14:paraId="5E7C4E4F" w14:textId="77777777" w:rsidR="00FA032E" w:rsidRDefault="00FA032E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55E7A312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FE0417">
            <w:rPr>
              <w:noProof/>
            </w:rPr>
            <w:t>9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B88B7" w14:textId="77777777" w:rsidR="00FA032E" w:rsidRDefault="00FA032E" w:rsidP="009125CB">
      <w:r>
        <w:separator/>
      </w:r>
    </w:p>
    <w:p w14:paraId="3BB8A867" w14:textId="77777777" w:rsidR="00FA032E" w:rsidRDefault="00FA032E" w:rsidP="009125CB"/>
    <w:p w14:paraId="362152AE" w14:textId="77777777" w:rsidR="00FA032E" w:rsidRDefault="00FA032E" w:rsidP="009125CB"/>
    <w:p w14:paraId="376DC031" w14:textId="77777777" w:rsidR="00FA032E" w:rsidRDefault="00FA032E" w:rsidP="009125CB"/>
  </w:footnote>
  <w:footnote w:type="continuationSeparator" w:id="0">
    <w:p w14:paraId="3C5F55BE" w14:textId="77777777" w:rsidR="00FA032E" w:rsidRDefault="00FA032E" w:rsidP="009125CB">
      <w:r>
        <w:continuationSeparator/>
      </w:r>
    </w:p>
    <w:p w14:paraId="30692F98" w14:textId="77777777" w:rsidR="00FA032E" w:rsidRDefault="00FA032E" w:rsidP="009125CB"/>
    <w:p w14:paraId="4E539E54" w14:textId="77777777" w:rsidR="00FA032E" w:rsidRDefault="00FA032E" w:rsidP="009125CB"/>
    <w:p w14:paraId="78EDDA9F" w14:textId="77777777" w:rsidR="00FA032E" w:rsidRDefault="00FA032E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C71B6F"/>
    <w:multiLevelType w:val="hybridMultilevel"/>
    <w:tmpl w:val="0FC675D0"/>
    <w:lvl w:ilvl="0" w:tplc="FDE4A2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29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3"/>
  </w:num>
  <w:num w:numId="2" w16cid:durableId="890966164">
    <w:abstractNumId w:val="15"/>
  </w:num>
  <w:num w:numId="3" w16cid:durableId="1776317215">
    <w:abstractNumId w:val="32"/>
  </w:num>
  <w:num w:numId="4" w16cid:durableId="1534071080">
    <w:abstractNumId w:val="27"/>
  </w:num>
  <w:num w:numId="5" w16cid:durableId="1673219778">
    <w:abstractNumId w:val="14"/>
  </w:num>
  <w:num w:numId="6" w16cid:durableId="1200585890">
    <w:abstractNumId w:val="25"/>
  </w:num>
  <w:num w:numId="7" w16cid:durableId="1908228620">
    <w:abstractNumId w:val="18"/>
  </w:num>
  <w:num w:numId="8" w16cid:durableId="1147357831">
    <w:abstractNumId w:val="24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7"/>
  </w:num>
  <w:num w:numId="19" w16cid:durableId="173418005">
    <w:abstractNumId w:val="21"/>
  </w:num>
  <w:num w:numId="20" w16cid:durableId="2127193325">
    <w:abstractNumId w:val="29"/>
  </w:num>
  <w:num w:numId="21" w16cid:durableId="383067315">
    <w:abstractNumId w:val="28"/>
  </w:num>
  <w:num w:numId="22" w16cid:durableId="1951935085">
    <w:abstractNumId w:val="31"/>
  </w:num>
  <w:num w:numId="23" w16cid:durableId="558134442">
    <w:abstractNumId w:val="30"/>
  </w:num>
  <w:num w:numId="24" w16cid:durableId="54202057">
    <w:abstractNumId w:val="22"/>
  </w:num>
  <w:num w:numId="25" w16cid:durableId="580530458">
    <w:abstractNumId w:val="26"/>
  </w:num>
  <w:num w:numId="26" w16cid:durableId="441651303">
    <w:abstractNumId w:val="20"/>
  </w:num>
  <w:num w:numId="27" w16cid:durableId="1674410907">
    <w:abstractNumId w:val="16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19"/>
  </w:num>
  <w:num w:numId="32" w16cid:durableId="1696350815">
    <w:abstractNumId w:val="23"/>
  </w:num>
  <w:num w:numId="33" w16cid:durableId="16975234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5B79"/>
    <w:rsid w:val="000272C0"/>
    <w:rsid w:val="00027675"/>
    <w:rsid w:val="00027B8E"/>
    <w:rsid w:val="00035D0D"/>
    <w:rsid w:val="0004132C"/>
    <w:rsid w:val="00041F7C"/>
    <w:rsid w:val="00044333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234C"/>
    <w:rsid w:val="000A34CC"/>
    <w:rsid w:val="000A3CDF"/>
    <w:rsid w:val="000A47A8"/>
    <w:rsid w:val="000C6280"/>
    <w:rsid w:val="000D4351"/>
    <w:rsid w:val="000D7C5F"/>
    <w:rsid w:val="000E2C7F"/>
    <w:rsid w:val="000E4FBD"/>
    <w:rsid w:val="000E50A6"/>
    <w:rsid w:val="000E60B8"/>
    <w:rsid w:val="000E664D"/>
    <w:rsid w:val="000F0A74"/>
    <w:rsid w:val="000F4F6F"/>
    <w:rsid w:val="001056C6"/>
    <w:rsid w:val="001103CE"/>
    <w:rsid w:val="001126B8"/>
    <w:rsid w:val="001134C2"/>
    <w:rsid w:val="0011461B"/>
    <w:rsid w:val="001147E3"/>
    <w:rsid w:val="001167D3"/>
    <w:rsid w:val="001204C9"/>
    <w:rsid w:val="00120B5E"/>
    <w:rsid w:val="00121BC5"/>
    <w:rsid w:val="001405E0"/>
    <w:rsid w:val="00141964"/>
    <w:rsid w:val="00151747"/>
    <w:rsid w:val="00154A09"/>
    <w:rsid w:val="0016025A"/>
    <w:rsid w:val="001612E2"/>
    <w:rsid w:val="001619C1"/>
    <w:rsid w:val="00171235"/>
    <w:rsid w:val="00171BD9"/>
    <w:rsid w:val="00175EC1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0F5C"/>
    <w:rsid w:val="001C3CEF"/>
    <w:rsid w:val="001C489D"/>
    <w:rsid w:val="001C5376"/>
    <w:rsid w:val="001F0E0F"/>
    <w:rsid w:val="001F2F98"/>
    <w:rsid w:val="001F76B5"/>
    <w:rsid w:val="002075FB"/>
    <w:rsid w:val="00207E01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37F82"/>
    <w:rsid w:val="00242356"/>
    <w:rsid w:val="002426A1"/>
    <w:rsid w:val="002439A6"/>
    <w:rsid w:val="00245E21"/>
    <w:rsid w:val="00247780"/>
    <w:rsid w:val="00250319"/>
    <w:rsid w:val="0025037B"/>
    <w:rsid w:val="00251F10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B2DCF"/>
    <w:rsid w:val="002B3D4A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25B"/>
    <w:rsid w:val="003468E1"/>
    <w:rsid w:val="00347D42"/>
    <w:rsid w:val="003510E8"/>
    <w:rsid w:val="00352790"/>
    <w:rsid w:val="00353128"/>
    <w:rsid w:val="00353F61"/>
    <w:rsid w:val="00356072"/>
    <w:rsid w:val="00356DAE"/>
    <w:rsid w:val="00357E7E"/>
    <w:rsid w:val="003602A3"/>
    <w:rsid w:val="00360D44"/>
    <w:rsid w:val="00361A6D"/>
    <w:rsid w:val="00366AD3"/>
    <w:rsid w:val="00367B10"/>
    <w:rsid w:val="00372C25"/>
    <w:rsid w:val="00375E9E"/>
    <w:rsid w:val="00380716"/>
    <w:rsid w:val="00383625"/>
    <w:rsid w:val="00383839"/>
    <w:rsid w:val="00391452"/>
    <w:rsid w:val="00391C7B"/>
    <w:rsid w:val="003A1B41"/>
    <w:rsid w:val="003B48CA"/>
    <w:rsid w:val="003B5C78"/>
    <w:rsid w:val="003B6AC0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06B2"/>
    <w:rsid w:val="004469E4"/>
    <w:rsid w:val="00452E10"/>
    <w:rsid w:val="0047737A"/>
    <w:rsid w:val="00482039"/>
    <w:rsid w:val="00483FF1"/>
    <w:rsid w:val="00484C9F"/>
    <w:rsid w:val="00490823"/>
    <w:rsid w:val="00491A3B"/>
    <w:rsid w:val="004921B5"/>
    <w:rsid w:val="00492B94"/>
    <w:rsid w:val="00493844"/>
    <w:rsid w:val="004A3B9C"/>
    <w:rsid w:val="004A3C2A"/>
    <w:rsid w:val="004A58D3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7D95"/>
    <w:rsid w:val="0051524B"/>
    <w:rsid w:val="00525623"/>
    <w:rsid w:val="00526EEA"/>
    <w:rsid w:val="00536ADD"/>
    <w:rsid w:val="005433A1"/>
    <w:rsid w:val="0054568C"/>
    <w:rsid w:val="00545768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D0415"/>
    <w:rsid w:val="005D0C09"/>
    <w:rsid w:val="005D7B6A"/>
    <w:rsid w:val="005E0024"/>
    <w:rsid w:val="005E00D2"/>
    <w:rsid w:val="005E159D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44DEA"/>
    <w:rsid w:val="00647C2A"/>
    <w:rsid w:val="00651306"/>
    <w:rsid w:val="006642F1"/>
    <w:rsid w:val="00664AF5"/>
    <w:rsid w:val="0066645B"/>
    <w:rsid w:val="006676D3"/>
    <w:rsid w:val="00671BAF"/>
    <w:rsid w:val="0067223D"/>
    <w:rsid w:val="00680894"/>
    <w:rsid w:val="006821F1"/>
    <w:rsid w:val="00682737"/>
    <w:rsid w:val="0068488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279"/>
    <w:rsid w:val="006A5581"/>
    <w:rsid w:val="006B6D54"/>
    <w:rsid w:val="006C0898"/>
    <w:rsid w:val="006C41D3"/>
    <w:rsid w:val="006D109A"/>
    <w:rsid w:val="006D47DB"/>
    <w:rsid w:val="006D588E"/>
    <w:rsid w:val="006F41C2"/>
    <w:rsid w:val="00705358"/>
    <w:rsid w:val="00713FBF"/>
    <w:rsid w:val="0071425C"/>
    <w:rsid w:val="00715EFB"/>
    <w:rsid w:val="00717028"/>
    <w:rsid w:val="00722565"/>
    <w:rsid w:val="007264C2"/>
    <w:rsid w:val="007312AE"/>
    <w:rsid w:val="00734686"/>
    <w:rsid w:val="0073530C"/>
    <w:rsid w:val="00742998"/>
    <w:rsid w:val="007450AC"/>
    <w:rsid w:val="0075070C"/>
    <w:rsid w:val="00752F4D"/>
    <w:rsid w:val="0075738C"/>
    <w:rsid w:val="00767AA5"/>
    <w:rsid w:val="007724DE"/>
    <w:rsid w:val="0077352C"/>
    <w:rsid w:val="007761D0"/>
    <w:rsid w:val="007773F4"/>
    <w:rsid w:val="007811DC"/>
    <w:rsid w:val="007841BA"/>
    <w:rsid w:val="0078427F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B3E5D"/>
    <w:rsid w:val="007C1288"/>
    <w:rsid w:val="007C6219"/>
    <w:rsid w:val="007D00B8"/>
    <w:rsid w:val="007D1388"/>
    <w:rsid w:val="007D3C76"/>
    <w:rsid w:val="007D3DCD"/>
    <w:rsid w:val="007E1382"/>
    <w:rsid w:val="007E3336"/>
    <w:rsid w:val="007E3531"/>
    <w:rsid w:val="007E3B2F"/>
    <w:rsid w:val="007F3B9E"/>
    <w:rsid w:val="007F4F1B"/>
    <w:rsid w:val="008040E5"/>
    <w:rsid w:val="0080551A"/>
    <w:rsid w:val="008074CB"/>
    <w:rsid w:val="00821060"/>
    <w:rsid w:val="0082109F"/>
    <w:rsid w:val="00825B93"/>
    <w:rsid w:val="00827B16"/>
    <w:rsid w:val="00837177"/>
    <w:rsid w:val="008509E4"/>
    <w:rsid w:val="008511DC"/>
    <w:rsid w:val="00855F76"/>
    <w:rsid w:val="00863241"/>
    <w:rsid w:val="00865E14"/>
    <w:rsid w:val="008737FF"/>
    <w:rsid w:val="00874216"/>
    <w:rsid w:val="008775A8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7125"/>
    <w:rsid w:val="008F2514"/>
    <w:rsid w:val="008F558B"/>
    <w:rsid w:val="008F5BB6"/>
    <w:rsid w:val="00902CDE"/>
    <w:rsid w:val="009076C6"/>
    <w:rsid w:val="009125CB"/>
    <w:rsid w:val="00913F0F"/>
    <w:rsid w:val="00914845"/>
    <w:rsid w:val="00922E26"/>
    <w:rsid w:val="00924506"/>
    <w:rsid w:val="00924B81"/>
    <w:rsid w:val="00925183"/>
    <w:rsid w:val="00941FC8"/>
    <w:rsid w:val="0094539E"/>
    <w:rsid w:val="0094687C"/>
    <w:rsid w:val="0096505C"/>
    <w:rsid w:val="00971393"/>
    <w:rsid w:val="00971CF7"/>
    <w:rsid w:val="00993F21"/>
    <w:rsid w:val="009951A4"/>
    <w:rsid w:val="00996B4C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26A5"/>
    <w:rsid w:val="009F3CD4"/>
    <w:rsid w:val="009F7DA1"/>
    <w:rsid w:val="00A02278"/>
    <w:rsid w:val="00A02A53"/>
    <w:rsid w:val="00A14129"/>
    <w:rsid w:val="00A15B74"/>
    <w:rsid w:val="00A17259"/>
    <w:rsid w:val="00A23CBC"/>
    <w:rsid w:val="00A251FA"/>
    <w:rsid w:val="00A2672C"/>
    <w:rsid w:val="00A3115D"/>
    <w:rsid w:val="00A37E25"/>
    <w:rsid w:val="00A460F5"/>
    <w:rsid w:val="00A472B4"/>
    <w:rsid w:val="00A55A65"/>
    <w:rsid w:val="00A567CC"/>
    <w:rsid w:val="00A628FA"/>
    <w:rsid w:val="00A667C7"/>
    <w:rsid w:val="00A66CFB"/>
    <w:rsid w:val="00A71B1E"/>
    <w:rsid w:val="00A72564"/>
    <w:rsid w:val="00A738D2"/>
    <w:rsid w:val="00A75E2C"/>
    <w:rsid w:val="00A7658F"/>
    <w:rsid w:val="00A82DB1"/>
    <w:rsid w:val="00A903A0"/>
    <w:rsid w:val="00A90936"/>
    <w:rsid w:val="00A9559D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4E55"/>
    <w:rsid w:val="00B06C89"/>
    <w:rsid w:val="00B07553"/>
    <w:rsid w:val="00B1236A"/>
    <w:rsid w:val="00B125A5"/>
    <w:rsid w:val="00B230D0"/>
    <w:rsid w:val="00B26449"/>
    <w:rsid w:val="00B27092"/>
    <w:rsid w:val="00B300C7"/>
    <w:rsid w:val="00B319B7"/>
    <w:rsid w:val="00B32A41"/>
    <w:rsid w:val="00B3336D"/>
    <w:rsid w:val="00B42C75"/>
    <w:rsid w:val="00B466E3"/>
    <w:rsid w:val="00B518E1"/>
    <w:rsid w:val="00B54683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291E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3A98"/>
    <w:rsid w:val="00C33E57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F22"/>
    <w:rsid w:val="00CA65AA"/>
    <w:rsid w:val="00CB5C2D"/>
    <w:rsid w:val="00CB5EAF"/>
    <w:rsid w:val="00CC0317"/>
    <w:rsid w:val="00CC422C"/>
    <w:rsid w:val="00CC5507"/>
    <w:rsid w:val="00CD1A5E"/>
    <w:rsid w:val="00CD1BB8"/>
    <w:rsid w:val="00CE16DB"/>
    <w:rsid w:val="00CE544F"/>
    <w:rsid w:val="00CF1790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27C4"/>
    <w:rsid w:val="00D3421C"/>
    <w:rsid w:val="00D4502D"/>
    <w:rsid w:val="00D644A1"/>
    <w:rsid w:val="00D72B3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92F70"/>
    <w:rsid w:val="00DA6E77"/>
    <w:rsid w:val="00DA7BEE"/>
    <w:rsid w:val="00DA7F5C"/>
    <w:rsid w:val="00DB579B"/>
    <w:rsid w:val="00DB7DF2"/>
    <w:rsid w:val="00DC03ED"/>
    <w:rsid w:val="00DD016B"/>
    <w:rsid w:val="00DD7274"/>
    <w:rsid w:val="00DE3F30"/>
    <w:rsid w:val="00DE4A9E"/>
    <w:rsid w:val="00DF3426"/>
    <w:rsid w:val="00DF7DD8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29E6"/>
    <w:rsid w:val="00E465A3"/>
    <w:rsid w:val="00E57FA5"/>
    <w:rsid w:val="00E6673C"/>
    <w:rsid w:val="00E671B0"/>
    <w:rsid w:val="00E708AA"/>
    <w:rsid w:val="00E72BDD"/>
    <w:rsid w:val="00E85470"/>
    <w:rsid w:val="00E926B1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7E1B"/>
    <w:rsid w:val="00F54697"/>
    <w:rsid w:val="00F549BD"/>
    <w:rsid w:val="00F6273E"/>
    <w:rsid w:val="00F712E2"/>
    <w:rsid w:val="00F77429"/>
    <w:rsid w:val="00F94EA2"/>
    <w:rsid w:val="00FA032E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D66B9"/>
    <w:rsid w:val="00FD7230"/>
    <w:rsid w:val="00FE0417"/>
    <w:rsid w:val="00FE0B21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333AD36-3ADD-45D7-8E68-9A6E62621CCE}"/>
</file>

<file path=customXml/itemProps2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</ds:schemaRefs>
</ds:datastoreItem>
</file>

<file path=customXml/itemProps3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16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22</cp:revision>
  <dcterms:created xsi:type="dcterms:W3CDTF">2025-07-09T02:10:00Z</dcterms:created>
  <dcterms:modified xsi:type="dcterms:W3CDTF">2025-07-09T02:24:00Z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